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21B18" w14:textId="77777777" w:rsidR="00E62DAC" w:rsidRDefault="00E62DAC" w:rsidP="00E62D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NOBBYS</w:t>
      </w:r>
      <w:r>
        <w:rPr>
          <w:rFonts w:ascii="Times New Roman" w:hAnsi="Times New Roman" w:cs="Times New Roman"/>
        </w:rPr>
        <w:t xml:space="preserve">       (fl.1484)</w:t>
      </w:r>
    </w:p>
    <w:p w14:paraId="33E630B3" w14:textId="77777777" w:rsidR="00E62DAC" w:rsidRDefault="00E62DAC" w:rsidP="00E62D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Parham, Suffolk. Husbandman.</w:t>
      </w:r>
    </w:p>
    <w:p w14:paraId="20E719B9" w14:textId="77777777" w:rsidR="00E62DAC" w:rsidRDefault="00E62DAC" w:rsidP="00E62DAC">
      <w:pPr>
        <w:rPr>
          <w:rFonts w:ascii="Times New Roman" w:hAnsi="Times New Roman" w:cs="Times New Roman"/>
        </w:rPr>
      </w:pPr>
    </w:p>
    <w:p w14:paraId="5CD287C0" w14:textId="77777777" w:rsidR="00E62DAC" w:rsidRDefault="00E62DAC" w:rsidP="00E62DAC">
      <w:pPr>
        <w:rPr>
          <w:rFonts w:ascii="Times New Roman" w:hAnsi="Times New Roman" w:cs="Times New Roman"/>
        </w:rPr>
      </w:pPr>
    </w:p>
    <w:p w14:paraId="13AEBDC6" w14:textId="77777777" w:rsidR="00E62DAC" w:rsidRDefault="00E62DAC" w:rsidP="00E62D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Thorp, Prior of Hickling, Norfolk(q.v.), brought a plaint of debt</w:t>
      </w:r>
    </w:p>
    <w:p w14:paraId="31B3136C" w14:textId="77777777" w:rsidR="00E62DAC" w:rsidRDefault="00E62DAC" w:rsidP="00E62D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John Potter of Middleton, Suffolk(q.v.), William </w:t>
      </w:r>
      <w:proofErr w:type="spellStart"/>
      <w:r>
        <w:rPr>
          <w:rFonts w:ascii="Times New Roman" w:hAnsi="Times New Roman" w:cs="Times New Roman"/>
        </w:rPr>
        <w:t>Marham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3DFCDC71" w14:textId="77777777" w:rsidR="00E62DAC" w:rsidRDefault="00E62DAC" w:rsidP="00E62DAC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Norwich(q.v.) and William Bacon of Eccles-on-Sea, Norfolk(q.v.).</w:t>
      </w:r>
    </w:p>
    <w:p w14:paraId="28A1BC76" w14:textId="2F757CFC" w:rsidR="00E62DAC" w:rsidRDefault="00E62DAC" w:rsidP="00E62DAC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6B47F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9489036" w14:textId="77777777" w:rsidR="008C5733" w:rsidRDefault="008C5733" w:rsidP="008C5733">
      <w:pPr>
        <w:rPr>
          <w:rFonts w:ascii="Times New Roman" w:hAnsi="Times New Roman" w:cs="Times New Roman"/>
        </w:rPr>
      </w:pPr>
      <w:bookmarkStart w:id="0" w:name="_GoBack"/>
      <w:bookmarkEnd w:id="0"/>
    </w:p>
    <w:p w14:paraId="5FC7B370" w14:textId="77777777" w:rsidR="00E62DAC" w:rsidRDefault="00E62DAC" w:rsidP="00E62DAC">
      <w:pPr>
        <w:rPr>
          <w:rFonts w:ascii="Times New Roman" w:hAnsi="Times New Roman" w:cs="Times New Roman"/>
        </w:rPr>
      </w:pPr>
    </w:p>
    <w:p w14:paraId="0B3BAEDA" w14:textId="77777777" w:rsidR="00E62DAC" w:rsidRDefault="00E62DAC" w:rsidP="00E62DAC">
      <w:pPr>
        <w:rPr>
          <w:rFonts w:ascii="Times New Roman" w:hAnsi="Times New Roman" w:cs="Times New Roman"/>
        </w:rPr>
      </w:pPr>
    </w:p>
    <w:p w14:paraId="0BAF8889" w14:textId="77777777" w:rsidR="00E62DAC" w:rsidRDefault="00E62DAC" w:rsidP="00E62D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February 2019</w:t>
      </w:r>
    </w:p>
    <w:p w14:paraId="5D9205DC" w14:textId="77777777" w:rsidR="006B2F86" w:rsidRPr="00E71FC3" w:rsidRDefault="008C573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36BD2" w14:textId="77777777" w:rsidR="00E62DAC" w:rsidRDefault="00E62DAC" w:rsidP="00E71FC3">
      <w:r>
        <w:separator/>
      </w:r>
    </w:p>
  </w:endnote>
  <w:endnote w:type="continuationSeparator" w:id="0">
    <w:p w14:paraId="199695B9" w14:textId="77777777" w:rsidR="00E62DAC" w:rsidRDefault="00E62DA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FAC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79F17" w14:textId="77777777" w:rsidR="00E62DAC" w:rsidRDefault="00E62DAC" w:rsidP="00E71FC3">
      <w:r>
        <w:separator/>
      </w:r>
    </w:p>
  </w:footnote>
  <w:footnote w:type="continuationSeparator" w:id="0">
    <w:p w14:paraId="3B700A56" w14:textId="77777777" w:rsidR="00E62DAC" w:rsidRDefault="00E62DA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AC"/>
    <w:rsid w:val="001A7C09"/>
    <w:rsid w:val="00577BD5"/>
    <w:rsid w:val="00656CBA"/>
    <w:rsid w:val="006A1F77"/>
    <w:rsid w:val="00733BE7"/>
    <w:rsid w:val="008C5733"/>
    <w:rsid w:val="00AB52E8"/>
    <w:rsid w:val="00B16D3F"/>
    <w:rsid w:val="00BB41AC"/>
    <w:rsid w:val="00E62D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6AF2D"/>
  <w15:chartTrackingRefBased/>
  <w15:docId w15:val="{4A94501D-BDC4-4AA6-A5F8-18E728BB2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62DA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62D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2019-02-20T21:35:00Z</dcterms:created>
  <dcterms:modified xsi:type="dcterms:W3CDTF">2019-10-08T12:34:00Z</dcterms:modified>
</cp:coreProperties>
</file>